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B494B" w14:textId="420CF828" w:rsidR="005A54F6" w:rsidRDefault="00FC012C" w:rsidP="00FC012C">
      <w:pPr>
        <w:pStyle w:val="Overskrift1"/>
      </w:pPr>
      <w:r>
        <w:t>Taushetserklæring</w:t>
      </w:r>
    </w:p>
    <w:p w14:paraId="2B944F96" w14:textId="562954E9" w:rsidR="00FC012C" w:rsidRPr="00136CE0" w:rsidRDefault="00D4497A" w:rsidP="00FC012C">
      <w:pPr>
        <w:rPr>
          <w:sz w:val="22"/>
          <w:szCs w:val="22"/>
        </w:rPr>
      </w:pPr>
      <w:r>
        <w:rPr>
          <w:sz w:val="22"/>
          <w:szCs w:val="22"/>
        </w:rPr>
        <w:t xml:space="preserve">Norsk helsenett SF (NHN) </w:t>
      </w:r>
      <w:r w:rsidR="00FC012C" w:rsidRPr="00136CE0">
        <w:rPr>
          <w:sz w:val="22"/>
          <w:szCs w:val="22"/>
        </w:rPr>
        <w:t>behandler en rekke typer informasjon, blant annet personopplysninger, helseopplysninger og opplysninger om drift-/forretningsforhold</w:t>
      </w:r>
      <w:r w:rsidR="005E04C6">
        <w:rPr>
          <w:sz w:val="22"/>
          <w:szCs w:val="22"/>
        </w:rPr>
        <w:t>,</w:t>
      </w:r>
      <w:r w:rsidR="00FC012C" w:rsidRPr="00136CE0">
        <w:rPr>
          <w:sz w:val="22"/>
          <w:szCs w:val="22"/>
        </w:rPr>
        <w:t xml:space="preserve"> </w:t>
      </w:r>
      <w:r w:rsidR="00F24C25" w:rsidRPr="00136CE0">
        <w:rPr>
          <w:sz w:val="22"/>
          <w:szCs w:val="22"/>
        </w:rPr>
        <w:t>som er underlagt taushetsplikt i tillegg til a</w:t>
      </w:r>
      <w:r w:rsidR="00FC012C" w:rsidRPr="00136CE0">
        <w:rPr>
          <w:sz w:val="22"/>
          <w:szCs w:val="22"/>
        </w:rPr>
        <w:t>ndre opplysninger som må behandles konfidensielt.</w:t>
      </w:r>
    </w:p>
    <w:p w14:paraId="43EF25BA" w14:textId="203BD14F" w:rsidR="00FC012C" w:rsidRPr="00136CE0" w:rsidRDefault="00FC012C" w:rsidP="00FC012C">
      <w:pPr>
        <w:rPr>
          <w:sz w:val="22"/>
          <w:szCs w:val="22"/>
        </w:rPr>
      </w:pPr>
      <w:r w:rsidRPr="106F0D08">
        <w:rPr>
          <w:sz w:val="22"/>
          <w:szCs w:val="22"/>
        </w:rPr>
        <w:t xml:space="preserve">Dersom jeg gjennom </w:t>
      </w:r>
      <w:r w:rsidR="00AA2E49" w:rsidRPr="106F0D08">
        <w:rPr>
          <w:sz w:val="22"/>
          <w:szCs w:val="22"/>
        </w:rPr>
        <w:t xml:space="preserve">denne konkurransen og </w:t>
      </w:r>
      <w:r w:rsidR="00356506" w:rsidRPr="106F0D08">
        <w:rPr>
          <w:sz w:val="22"/>
          <w:szCs w:val="22"/>
        </w:rPr>
        <w:t xml:space="preserve">i et eventuelt avtaleforhold med </w:t>
      </w:r>
      <w:r w:rsidR="00D4497A">
        <w:rPr>
          <w:sz w:val="22"/>
          <w:szCs w:val="22"/>
        </w:rPr>
        <w:t>NHN</w:t>
      </w:r>
      <w:r w:rsidRPr="106F0D08">
        <w:rPr>
          <w:sz w:val="22"/>
          <w:szCs w:val="22"/>
        </w:rPr>
        <w:t xml:space="preserve"> på noen måte får kjennskap til slik </w:t>
      </w:r>
      <w:r w:rsidR="00C012F5" w:rsidRPr="106F0D08">
        <w:rPr>
          <w:sz w:val="22"/>
          <w:szCs w:val="22"/>
        </w:rPr>
        <w:t>informasjon, forplikter</w:t>
      </w:r>
      <w:r w:rsidRPr="106F0D08">
        <w:rPr>
          <w:sz w:val="22"/>
          <w:szCs w:val="22"/>
        </w:rPr>
        <w:t xml:space="preserve"> jeg meg til ikke å bruke, utlevere eller på annen måte gjøre tilgjengelig denne kunnskap for internt eller eksternt uvedkommende, og ikke benytte denne til andre formål enn de oppgaver jeg er</w:t>
      </w:r>
      <w:r w:rsidR="6BDAA8D1" w:rsidRPr="106F0D08">
        <w:rPr>
          <w:sz w:val="22"/>
          <w:szCs w:val="22"/>
        </w:rPr>
        <w:t xml:space="preserve"> eller kan bli</w:t>
      </w:r>
      <w:r w:rsidRPr="106F0D08">
        <w:rPr>
          <w:sz w:val="22"/>
          <w:szCs w:val="22"/>
        </w:rPr>
        <w:t xml:space="preserve"> pålagt av </w:t>
      </w:r>
      <w:r w:rsidR="00D4497A">
        <w:rPr>
          <w:sz w:val="22"/>
          <w:szCs w:val="22"/>
        </w:rPr>
        <w:t>NHN</w:t>
      </w:r>
      <w:r w:rsidRPr="106F0D08">
        <w:rPr>
          <w:sz w:val="22"/>
          <w:szCs w:val="22"/>
        </w:rPr>
        <w:t xml:space="preserve">. Jeg forplikter meg også til ikke å aktivt søke etter slik informasjon uten at det er saklig begrunnet i oppdrag som skal utføres for </w:t>
      </w:r>
      <w:r w:rsidR="00D4497A">
        <w:rPr>
          <w:sz w:val="22"/>
          <w:szCs w:val="22"/>
        </w:rPr>
        <w:t>NHN</w:t>
      </w:r>
      <w:r w:rsidRPr="106F0D08">
        <w:rPr>
          <w:sz w:val="22"/>
          <w:szCs w:val="22"/>
        </w:rPr>
        <w:t>. Det samme gjelder opplysninger som etter sin art kan unntas fra offentlighet etter offentleglova</w:t>
      </w:r>
      <w:r w:rsidR="00C012F5" w:rsidRPr="106F0D08">
        <w:rPr>
          <w:sz w:val="22"/>
          <w:szCs w:val="22"/>
        </w:rPr>
        <w:t xml:space="preserve">. </w:t>
      </w:r>
    </w:p>
    <w:p w14:paraId="62F8C7A2" w14:textId="77777777" w:rsidR="00FC012C" w:rsidRDefault="00FC012C" w:rsidP="00FC012C">
      <w:pPr>
        <w:rPr>
          <w:sz w:val="22"/>
          <w:szCs w:val="22"/>
        </w:rPr>
      </w:pPr>
      <w:r w:rsidRPr="00136CE0">
        <w:rPr>
          <w:sz w:val="22"/>
          <w:szCs w:val="22"/>
        </w:rPr>
        <w:t>Jeg er kjent med at jeg skal utvise aktsomhet med alle dokumenter og bruk av IT-løsninger, slik at opplysninger ikke kommer uvedkommende i hende. Jeg forplikter meg til å rette meg etter de til enhver tid gjeldende bestemmelser for behandling og oppbevaring av taushetsbelagte eller graderte dokumenter</w:t>
      </w:r>
      <w:r w:rsidR="00136CE0" w:rsidRPr="00136CE0">
        <w:rPr>
          <w:sz w:val="22"/>
          <w:szCs w:val="22"/>
        </w:rPr>
        <w:t xml:space="preserve"> og opplysninger</w:t>
      </w:r>
      <w:r w:rsidRPr="00136CE0">
        <w:rPr>
          <w:sz w:val="22"/>
          <w:szCs w:val="22"/>
        </w:rPr>
        <w:t>.</w:t>
      </w:r>
    </w:p>
    <w:p w14:paraId="5ED1143F" w14:textId="1B05B0DE" w:rsidR="002D7E34" w:rsidRPr="002D7E34" w:rsidRDefault="002D7E34" w:rsidP="002D7E34">
      <w:pPr>
        <w:rPr>
          <w:sz w:val="22"/>
          <w:szCs w:val="22"/>
        </w:rPr>
      </w:pPr>
      <w:r w:rsidRPr="002D7E34">
        <w:rPr>
          <w:sz w:val="22"/>
          <w:szCs w:val="22"/>
        </w:rPr>
        <w:t>Jeg bekrefter at jeg har satt meg inn i bestemmelsene i følgende vedlagte lover og</w:t>
      </w:r>
      <w:r>
        <w:rPr>
          <w:sz w:val="22"/>
          <w:szCs w:val="22"/>
        </w:rPr>
        <w:t xml:space="preserve"> </w:t>
      </w:r>
      <w:r w:rsidRPr="002D7E34">
        <w:rPr>
          <w:sz w:val="22"/>
          <w:szCs w:val="22"/>
        </w:rPr>
        <w:t>forskrifter, som styrer hvilke forpliktelser jeg har</w:t>
      </w:r>
      <w:r>
        <w:rPr>
          <w:sz w:val="22"/>
          <w:szCs w:val="22"/>
        </w:rPr>
        <w:t>:</w:t>
      </w:r>
    </w:p>
    <w:p w14:paraId="0FC6EDB3" w14:textId="77777777" w:rsidR="002D7E34" w:rsidRDefault="002D7E34" w:rsidP="002D7E34">
      <w:pPr>
        <w:pStyle w:val="Listeavsnitt"/>
        <w:numPr>
          <w:ilvl w:val="0"/>
          <w:numId w:val="9"/>
        </w:numPr>
        <w:rPr>
          <w:sz w:val="22"/>
          <w:szCs w:val="22"/>
        </w:rPr>
      </w:pPr>
      <w:r w:rsidRPr="002D7E34">
        <w:rPr>
          <w:sz w:val="22"/>
          <w:szCs w:val="22"/>
        </w:rPr>
        <w:t>Forvaltningsloven (Lov 1967-02-10: Lov om behandlingsmåten i</w:t>
      </w:r>
      <w:r>
        <w:rPr>
          <w:sz w:val="22"/>
          <w:szCs w:val="22"/>
        </w:rPr>
        <w:t xml:space="preserve"> </w:t>
      </w:r>
      <w:r w:rsidRPr="002D7E34">
        <w:rPr>
          <w:sz w:val="22"/>
          <w:szCs w:val="22"/>
        </w:rPr>
        <w:t>forvaltningssaker) §§ 13, 13 a-f</w:t>
      </w:r>
    </w:p>
    <w:p w14:paraId="1DE83BAB" w14:textId="3B06CACA" w:rsidR="007877C9" w:rsidRPr="002D7E34" w:rsidRDefault="002D7E34" w:rsidP="00FC012C">
      <w:pPr>
        <w:pStyle w:val="Listeavsnitt"/>
        <w:numPr>
          <w:ilvl w:val="0"/>
          <w:numId w:val="9"/>
        </w:numPr>
        <w:rPr>
          <w:sz w:val="22"/>
          <w:szCs w:val="22"/>
        </w:rPr>
      </w:pPr>
      <w:r w:rsidRPr="002D7E34">
        <w:rPr>
          <w:sz w:val="22"/>
          <w:szCs w:val="22"/>
        </w:rPr>
        <w:t>Offentleglova (Lov 2006-05-19-16: Lov om rett til innsyn i dokument i</w:t>
      </w:r>
      <w:r>
        <w:rPr>
          <w:sz w:val="22"/>
          <w:szCs w:val="22"/>
        </w:rPr>
        <w:t xml:space="preserve"> </w:t>
      </w:r>
      <w:proofErr w:type="spellStart"/>
      <w:r w:rsidRPr="002D7E34">
        <w:rPr>
          <w:sz w:val="22"/>
          <w:szCs w:val="22"/>
        </w:rPr>
        <w:t>offentleg</w:t>
      </w:r>
      <w:proofErr w:type="spellEnd"/>
      <w:r w:rsidRPr="002D7E34">
        <w:rPr>
          <w:sz w:val="22"/>
          <w:szCs w:val="22"/>
        </w:rPr>
        <w:t xml:space="preserve"> </w:t>
      </w:r>
      <w:proofErr w:type="spellStart"/>
      <w:r w:rsidRPr="002D7E34">
        <w:rPr>
          <w:sz w:val="22"/>
          <w:szCs w:val="22"/>
        </w:rPr>
        <w:t>verksemd</w:t>
      </w:r>
      <w:proofErr w:type="spellEnd"/>
      <w:r w:rsidRPr="002D7E34">
        <w:rPr>
          <w:sz w:val="22"/>
          <w:szCs w:val="22"/>
        </w:rPr>
        <w:t xml:space="preserve">) § 13 </w:t>
      </w:r>
      <w:proofErr w:type="spellStart"/>
      <w:r w:rsidRPr="002D7E34">
        <w:rPr>
          <w:sz w:val="22"/>
          <w:szCs w:val="22"/>
        </w:rPr>
        <w:t>Opplysningar</w:t>
      </w:r>
      <w:proofErr w:type="spellEnd"/>
      <w:r w:rsidRPr="002D7E34">
        <w:rPr>
          <w:sz w:val="22"/>
          <w:szCs w:val="22"/>
        </w:rPr>
        <w:t xml:space="preserve"> som er </w:t>
      </w:r>
      <w:proofErr w:type="spellStart"/>
      <w:r w:rsidRPr="002D7E34">
        <w:rPr>
          <w:sz w:val="22"/>
          <w:szCs w:val="22"/>
        </w:rPr>
        <w:t>underlagde</w:t>
      </w:r>
      <w:proofErr w:type="spellEnd"/>
      <w:r w:rsidRPr="002D7E34">
        <w:rPr>
          <w:sz w:val="22"/>
          <w:szCs w:val="22"/>
        </w:rPr>
        <w:t xml:space="preserve"> teieplikt.</w:t>
      </w:r>
    </w:p>
    <w:p w14:paraId="1C597A52" w14:textId="582EFE8D" w:rsidR="00FC012C" w:rsidRPr="00136CE0" w:rsidRDefault="00551BD4" w:rsidP="00FC012C">
      <w:pPr>
        <w:rPr>
          <w:sz w:val="22"/>
          <w:szCs w:val="22"/>
        </w:rPr>
      </w:pPr>
      <w:r w:rsidRPr="00136CE0">
        <w:rPr>
          <w:sz w:val="22"/>
          <w:szCs w:val="22"/>
        </w:rPr>
        <w:t>Jeg er også innforstått med at</w:t>
      </w:r>
    </w:p>
    <w:p w14:paraId="0A37501D" w14:textId="77777777" w:rsidR="00551BD4" w:rsidRPr="00FC012C" w:rsidRDefault="00551BD4" w:rsidP="00FC012C"/>
    <w:p w14:paraId="7730EBE3" w14:textId="566412B8" w:rsidR="00FC012C" w:rsidRPr="007877C9" w:rsidRDefault="00551BD4" w:rsidP="007877C9">
      <w:pPr>
        <w:pStyle w:val="Listeavsnitt"/>
        <w:numPr>
          <w:ilvl w:val="0"/>
          <w:numId w:val="8"/>
        </w:numPr>
        <w:spacing w:before="0" w:after="200" w:line="276" w:lineRule="auto"/>
        <w:rPr>
          <w:sz w:val="22"/>
          <w:szCs w:val="22"/>
        </w:rPr>
      </w:pPr>
      <w:r w:rsidRPr="5C577654">
        <w:rPr>
          <w:sz w:val="22"/>
          <w:szCs w:val="22"/>
        </w:rPr>
        <w:t>b</w:t>
      </w:r>
      <w:r w:rsidR="00FC012C" w:rsidRPr="5C577654">
        <w:rPr>
          <w:sz w:val="22"/>
          <w:szCs w:val="22"/>
        </w:rPr>
        <w:t>rudd på taushetsplikten vil medføre interne disiplinære sanksjoner (for interne) ell</w:t>
      </w:r>
      <w:r w:rsidR="00FC012C" w:rsidRPr="007877C9">
        <w:rPr>
          <w:sz w:val="22"/>
          <w:szCs w:val="22"/>
        </w:rPr>
        <w:t xml:space="preserve">er erstatningsansvar (for eksterne) </w:t>
      </w:r>
    </w:p>
    <w:p w14:paraId="1F928A76" w14:textId="77777777" w:rsidR="00FC012C" w:rsidRPr="00136CE0" w:rsidRDefault="00551BD4" w:rsidP="00FC012C">
      <w:pPr>
        <w:pStyle w:val="Listeavsnitt"/>
        <w:numPr>
          <w:ilvl w:val="0"/>
          <w:numId w:val="8"/>
        </w:numPr>
        <w:spacing w:before="0" w:after="200" w:line="276" w:lineRule="auto"/>
        <w:rPr>
          <w:sz w:val="22"/>
          <w:szCs w:val="22"/>
        </w:rPr>
      </w:pPr>
      <w:r w:rsidRPr="00136CE0">
        <w:rPr>
          <w:sz w:val="22"/>
          <w:szCs w:val="22"/>
        </w:rPr>
        <w:t>b</w:t>
      </w:r>
      <w:r w:rsidR="00FC012C" w:rsidRPr="00136CE0">
        <w:rPr>
          <w:sz w:val="22"/>
          <w:szCs w:val="22"/>
        </w:rPr>
        <w:t>rudd på taushetsplikten kan medføre straffeansvar</w:t>
      </w:r>
    </w:p>
    <w:p w14:paraId="2A766F51" w14:textId="532D9C04" w:rsidR="00FC012C" w:rsidRPr="00136CE0" w:rsidRDefault="00551BD4" w:rsidP="00FC012C">
      <w:pPr>
        <w:pStyle w:val="Listeavsnitt"/>
        <w:numPr>
          <w:ilvl w:val="0"/>
          <w:numId w:val="8"/>
        </w:numPr>
        <w:spacing w:before="0" w:after="200" w:line="276" w:lineRule="auto"/>
        <w:rPr>
          <w:sz w:val="22"/>
          <w:szCs w:val="22"/>
        </w:rPr>
      </w:pPr>
      <w:r w:rsidRPr="00136CE0">
        <w:rPr>
          <w:sz w:val="22"/>
          <w:szCs w:val="22"/>
        </w:rPr>
        <w:t>t</w:t>
      </w:r>
      <w:r w:rsidR="00FC012C" w:rsidRPr="00136CE0">
        <w:rPr>
          <w:sz w:val="22"/>
          <w:szCs w:val="22"/>
        </w:rPr>
        <w:t xml:space="preserve">aushetsplikten gjelder uten tidsbegrensning, eventuelt til </w:t>
      </w:r>
      <w:r w:rsidR="00D4497A">
        <w:rPr>
          <w:sz w:val="22"/>
          <w:szCs w:val="22"/>
        </w:rPr>
        <w:t>NHN</w:t>
      </w:r>
      <w:r w:rsidR="00FC012C" w:rsidRPr="00136CE0">
        <w:rPr>
          <w:sz w:val="22"/>
          <w:szCs w:val="22"/>
        </w:rPr>
        <w:t xml:space="preserve"> har løst meg fra den.</w:t>
      </w:r>
    </w:p>
    <w:p w14:paraId="26799DC6" w14:textId="77777777" w:rsidR="00FC012C" w:rsidRPr="00136CE0" w:rsidRDefault="0068755C" w:rsidP="00FC012C">
      <w:pPr>
        <w:rPr>
          <w:sz w:val="22"/>
          <w:szCs w:val="22"/>
        </w:rPr>
      </w:pPr>
      <w:r w:rsidRPr="00136CE0">
        <w:rPr>
          <w:sz w:val="22"/>
          <w:szCs w:val="22"/>
        </w:rPr>
        <w:t>Jeg</w:t>
      </w:r>
      <w:r w:rsidR="00551BD4" w:rsidRPr="00136CE0">
        <w:rPr>
          <w:sz w:val="22"/>
          <w:szCs w:val="22"/>
        </w:rPr>
        <w:t xml:space="preserve"> bekrefter </w:t>
      </w:r>
      <w:r w:rsidR="00FC012C" w:rsidRPr="00136CE0">
        <w:rPr>
          <w:sz w:val="22"/>
          <w:szCs w:val="22"/>
        </w:rPr>
        <w:t>at jeg er gjort kjent med, og har lest og forstått taushetserklæringen.</w:t>
      </w:r>
    </w:p>
    <w:p w14:paraId="02EB378F" w14:textId="77777777" w:rsidR="00FC012C" w:rsidRPr="00FC012C" w:rsidRDefault="00FC012C" w:rsidP="00FC012C"/>
    <w:p w14:paraId="5CACF200" w14:textId="77777777" w:rsidR="00FC012C" w:rsidRPr="000760B3" w:rsidRDefault="00172D4F" w:rsidP="00FC012C">
      <w:pPr>
        <w:rPr>
          <w:sz w:val="22"/>
          <w:szCs w:val="22"/>
        </w:rPr>
      </w:pPr>
      <w:r w:rsidRPr="000760B3">
        <w:rPr>
          <w:sz w:val="22"/>
          <w:szCs w:val="22"/>
        </w:rPr>
        <w:t>Sted og d</w:t>
      </w:r>
      <w:r w:rsidR="00FC012C" w:rsidRPr="000760B3">
        <w:rPr>
          <w:sz w:val="22"/>
          <w:szCs w:val="22"/>
        </w:rPr>
        <w:t>ato</w:t>
      </w:r>
      <w:r w:rsidR="00F3230A" w:rsidRPr="000760B3">
        <w:rPr>
          <w:sz w:val="22"/>
          <w:szCs w:val="22"/>
        </w:rPr>
        <w:t xml:space="preserve">: </w:t>
      </w:r>
    </w:p>
    <w:p w14:paraId="41C8F396" w14:textId="77777777" w:rsidR="00FC012C" w:rsidRPr="000760B3" w:rsidRDefault="00FC012C" w:rsidP="00FC012C">
      <w:pPr>
        <w:rPr>
          <w:sz w:val="22"/>
          <w:szCs w:val="22"/>
        </w:rPr>
      </w:pPr>
    </w:p>
    <w:p w14:paraId="09E69C81" w14:textId="77777777" w:rsidR="00FC012C" w:rsidRPr="000760B3" w:rsidRDefault="00FC012C" w:rsidP="00FC012C">
      <w:pPr>
        <w:rPr>
          <w:sz w:val="22"/>
          <w:szCs w:val="22"/>
        </w:rPr>
      </w:pPr>
      <w:r w:rsidRPr="000760B3">
        <w:rPr>
          <w:sz w:val="22"/>
          <w:szCs w:val="22"/>
        </w:rPr>
        <w:t>Underskrift</w:t>
      </w:r>
      <w:r w:rsidR="00F3230A" w:rsidRPr="000760B3">
        <w:rPr>
          <w:sz w:val="22"/>
          <w:szCs w:val="22"/>
        </w:rPr>
        <w:t>: _______________________________________________________________</w:t>
      </w:r>
    </w:p>
    <w:p w14:paraId="0D0B940D" w14:textId="77777777" w:rsidR="00FC012C" w:rsidRPr="000760B3" w:rsidRDefault="00FC012C" w:rsidP="00FC012C">
      <w:pPr>
        <w:rPr>
          <w:sz w:val="22"/>
          <w:szCs w:val="22"/>
        </w:rPr>
      </w:pPr>
    </w:p>
    <w:p w14:paraId="199136A3" w14:textId="77777777" w:rsidR="002D7E34" w:rsidRDefault="002D7E34" w:rsidP="002D7E34">
      <w:pPr>
        <w:rPr>
          <w:sz w:val="22"/>
          <w:szCs w:val="22"/>
        </w:rPr>
      </w:pPr>
    </w:p>
    <w:p w14:paraId="44EAFD9C" w14:textId="5DB5913A" w:rsidR="0068755C" w:rsidRPr="000760B3" w:rsidRDefault="00F3230A" w:rsidP="002D7E34">
      <w:pPr>
        <w:rPr>
          <w:sz w:val="22"/>
          <w:szCs w:val="22"/>
        </w:rPr>
      </w:pPr>
      <w:r w:rsidRPr="000760B3">
        <w:rPr>
          <w:sz w:val="22"/>
          <w:szCs w:val="22"/>
        </w:rPr>
        <w:t xml:space="preserve">Navn i blokkbokstaver: </w:t>
      </w:r>
    </w:p>
    <w:sectPr w:rsidR="0068755C" w:rsidRPr="000760B3" w:rsidSect="00443BB5">
      <w:headerReference w:type="default" r:id="rId10"/>
      <w:footerReference w:type="even" r:id="rId11"/>
      <w:footerReference w:type="default" r:id="rId12"/>
      <w:footerReference w:type="first" r:id="rId13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6E1C" w14:textId="77777777" w:rsidR="009D1FE4" w:rsidRDefault="009D1FE4">
      <w:r>
        <w:separator/>
      </w:r>
    </w:p>
  </w:endnote>
  <w:endnote w:type="continuationSeparator" w:id="0">
    <w:p w14:paraId="63F153D3" w14:textId="77777777" w:rsidR="009D1FE4" w:rsidRDefault="009D1FE4">
      <w:r>
        <w:continuationSeparator/>
      </w:r>
    </w:p>
  </w:endnote>
  <w:endnote w:type="continuationNotice" w:id="1">
    <w:p w14:paraId="25B5A0FB" w14:textId="77777777" w:rsidR="009D1FE4" w:rsidRDefault="009D1FE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FA201" w14:textId="77767F6B" w:rsidR="00B97599" w:rsidRDefault="00AA2E4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8031380" wp14:editId="5552B89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421640"/>
              <wp:effectExtent l="0" t="0" r="1905" b="0"/>
              <wp:wrapNone/>
              <wp:docPr id="66784460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D46285" w14:textId="34D4975B" w:rsidR="00AA2E49" w:rsidRPr="00AA2E49" w:rsidRDefault="00AA2E49" w:rsidP="00AA2E4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2E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03138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7" type="#_x0000_t202" alt="Intern" style="position:absolute;margin-left:0;margin-top:0;width:44.85pt;height:33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" filled="f" stroked="f">
              <v:textbox style="mso-fit-shape-to-text:t" inset="20pt,0,0,15pt">
                <w:txbxContent>
                  <w:p w14:paraId="7ED46285" w14:textId="34D4975B" w:rsidR="00AA2E49" w:rsidRPr="00AA2E49" w:rsidRDefault="00AA2E49" w:rsidP="00AA2E4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2E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6F48" w14:textId="35AEF834" w:rsidR="00B97599" w:rsidRDefault="00AA2E4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474AE59" wp14:editId="4FE392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421640"/>
              <wp:effectExtent l="0" t="0" r="1905" b="0"/>
              <wp:wrapNone/>
              <wp:docPr id="351686400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85FB1" w14:textId="48CBDC52" w:rsidR="00AA2E49" w:rsidRPr="00AA2E49" w:rsidRDefault="00AA2E49" w:rsidP="00AA2E4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2E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4AE5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8" type="#_x0000_t202" alt="Intern" style="position:absolute;margin-left:0;margin-top:0;width:44.85pt;height:33.2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" filled="f" stroked="f">
              <v:textbox style="mso-fit-shape-to-text:t" inset="20pt,0,0,15pt">
                <w:txbxContent>
                  <w:p w14:paraId="56885FB1" w14:textId="48CBDC52" w:rsidR="00AA2E49" w:rsidRPr="00AA2E49" w:rsidRDefault="00AA2E49" w:rsidP="00AA2E4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2E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15ED" w14:textId="1DD0A11C" w:rsidR="00B97599" w:rsidRDefault="00AA2E4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7C168CA" wp14:editId="2C161B4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421640"/>
              <wp:effectExtent l="0" t="0" r="1905" b="0"/>
              <wp:wrapNone/>
              <wp:docPr id="1485067055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E77A3F" w14:textId="17498979" w:rsidR="00AA2E49" w:rsidRPr="00AA2E49" w:rsidRDefault="00AA2E49" w:rsidP="00AA2E4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2E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C168CA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9" type="#_x0000_t202" alt="Intern" style="position:absolute;margin-left:0;margin-top:0;width:44.85pt;height:3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" filled="f" stroked="f">
              <v:textbox style="mso-fit-shape-to-text:t" inset="20pt,0,0,15pt">
                <w:txbxContent>
                  <w:p w14:paraId="3CE77A3F" w14:textId="17498979" w:rsidR="00AA2E49" w:rsidRPr="00AA2E49" w:rsidRDefault="00AA2E49" w:rsidP="00AA2E4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2E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CC92F" w14:textId="77777777" w:rsidR="009D1FE4" w:rsidRDefault="009D1FE4">
      <w:r>
        <w:separator/>
      </w:r>
    </w:p>
  </w:footnote>
  <w:footnote w:type="continuationSeparator" w:id="0">
    <w:p w14:paraId="1AE71595" w14:textId="77777777" w:rsidR="009D1FE4" w:rsidRDefault="009D1FE4">
      <w:r>
        <w:continuationSeparator/>
      </w:r>
    </w:p>
  </w:footnote>
  <w:footnote w:type="continuationNotice" w:id="1">
    <w:p w14:paraId="133EE14A" w14:textId="77777777" w:rsidR="009D1FE4" w:rsidRDefault="009D1FE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D9AB" w14:textId="77777777" w:rsidR="006D250D" w:rsidRDefault="006D250D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E10611" wp14:editId="10C434E3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pic="http://schemas.openxmlformats.org/drawingml/2006/picture"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56B9AB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E10611" id="_x0000_t202" coordsize="21600,21600" o:spt="202" path="m,l,21600r21600,l21600,xe">
              <v:stroke joinstyle="miter"/>
              <v:path gradientshapeok="t" o:connecttype="rect"/>
            </v:shapetype>
            <v:shape id="Tekstboks 11" o:spid="_x0000_s1026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 filled="f" stroked="f">
              <v:textbox>
                <w:txbxContent>
                  <w:p w14:paraId="3656B9AB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333D3D">
      <w:rPr>
        <w:noProof/>
      </w:rPr>
      <w:drawing>
        <wp:inline distT="0" distB="0" distL="0" distR="0" wp14:anchorId="061442E8" wp14:editId="07777777">
          <wp:extent cx="1315085" cy="150735"/>
          <wp:effectExtent l="0" t="0" r="5715" b="190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N_grå_grøn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9984" cy="151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9F31CB" w14:textId="77777777" w:rsidR="00B4478A" w:rsidRDefault="00B4478A" w:rsidP="00471E1E">
    <w:pPr>
      <w:ind w:left="7371" w:firstLine="20"/>
    </w:pPr>
  </w:p>
  <w:p w14:paraId="53128261" w14:textId="77777777" w:rsidR="006D250D" w:rsidRDefault="006D250D" w:rsidP="00471E1E">
    <w:pPr>
      <w:ind w:left="79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CE10C0"/>
    <w:multiLevelType w:val="hybridMultilevel"/>
    <w:tmpl w:val="B76090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77200"/>
    <w:multiLevelType w:val="hybridMultilevel"/>
    <w:tmpl w:val="84F298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F3FCE"/>
    <w:multiLevelType w:val="hybridMultilevel"/>
    <w:tmpl w:val="C892FF7E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75533248">
    <w:abstractNumId w:val="4"/>
  </w:num>
  <w:num w:numId="2" w16cid:durableId="1857230814">
    <w:abstractNumId w:val="6"/>
  </w:num>
  <w:num w:numId="3" w16cid:durableId="867571241">
    <w:abstractNumId w:val="5"/>
  </w:num>
  <w:num w:numId="4" w16cid:durableId="2076316459">
    <w:abstractNumId w:val="0"/>
  </w:num>
  <w:num w:numId="5" w16cid:durableId="222254749">
    <w:abstractNumId w:val="7"/>
  </w:num>
  <w:num w:numId="6" w16cid:durableId="1805854585">
    <w:abstractNumId w:val="8"/>
  </w:num>
  <w:num w:numId="7" w16cid:durableId="501506223">
    <w:abstractNumId w:val="1"/>
  </w:num>
  <w:num w:numId="8" w16cid:durableId="215817854">
    <w:abstractNumId w:val="2"/>
  </w:num>
  <w:num w:numId="9" w16cid:durableId="1763407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12C"/>
    <w:rsid w:val="00025399"/>
    <w:rsid w:val="00030426"/>
    <w:rsid w:val="00043F3B"/>
    <w:rsid w:val="00046FBF"/>
    <w:rsid w:val="000760B3"/>
    <w:rsid w:val="0008021E"/>
    <w:rsid w:val="000968F4"/>
    <w:rsid w:val="000A22E1"/>
    <w:rsid w:val="000B2196"/>
    <w:rsid w:val="000B2D2D"/>
    <w:rsid w:val="000D55BA"/>
    <w:rsid w:val="000E5EA4"/>
    <w:rsid w:val="00123CE2"/>
    <w:rsid w:val="00136CE0"/>
    <w:rsid w:val="00137EB1"/>
    <w:rsid w:val="00147A5F"/>
    <w:rsid w:val="00150433"/>
    <w:rsid w:val="00172D4F"/>
    <w:rsid w:val="00180AF0"/>
    <w:rsid w:val="001A39A2"/>
    <w:rsid w:val="001C39D2"/>
    <w:rsid w:val="001D3AD7"/>
    <w:rsid w:val="001E12A8"/>
    <w:rsid w:val="001E5137"/>
    <w:rsid w:val="00216075"/>
    <w:rsid w:val="0023422D"/>
    <w:rsid w:val="002668A4"/>
    <w:rsid w:val="00274365"/>
    <w:rsid w:val="002944EA"/>
    <w:rsid w:val="002A4BD6"/>
    <w:rsid w:val="002A57D3"/>
    <w:rsid w:val="002A7970"/>
    <w:rsid w:val="002B252E"/>
    <w:rsid w:val="002D7E34"/>
    <w:rsid w:val="002E1790"/>
    <w:rsid w:val="003132D9"/>
    <w:rsid w:val="00333D3D"/>
    <w:rsid w:val="00356506"/>
    <w:rsid w:val="00366991"/>
    <w:rsid w:val="00384656"/>
    <w:rsid w:val="00391CB3"/>
    <w:rsid w:val="003B2510"/>
    <w:rsid w:val="003B43C5"/>
    <w:rsid w:val="003C0369"/>
    <w:rsid w:val="00413CB7"/>
    <w:rsid w:val="004153B2"/>
    <w:rsid w:val="00420FAC"/>
    <w:rsid w:val="00422652"/>
    <w:rsid w:val="00424293"/>
    <w:rsid w:val="00443BB5"/>
    <w:rsid w:val="00471E1E"/>
    <w:rsid w:val="004729A5"/>
    <w:rsid w:val="004B579C"/>
    <w:rsid w:val="004D7A5A"/>
    <w:rsid w:val="004F6869"/>
    <w:rsid w:val="00501667"/>
    <w:rsid w:val="005151DC"/>
    <w:rsid w:val="00551BD4"/>
    <w:rsid w:val="00554DCD"/>
    <w:rsid w:val="005A54F6"/>
    <w:rsid w:val="005D6A5F"/>
    <w:rsid w:val="005E04C6"/>
    <w:rsid w:val="00607A0A"/>
    <w:rsid w:val="00611757"/>
    <w:rsid w:val="00620C69"/>
    <w:rsid w:val="00627BA8"/>
    <w:rsid w:val="00637182"/>
    <w:rsid w:val="006600E2"/>
    <w:rsid w:val="0068755C"/>
    <w:rsid w:val="006A39B5"/>
    <w:rsid w:val="006B7263"/>
    <w:rsid w:val="006C408B"/>
    <w:rsid w:val="006C5AC5"/>
    <w:rsid w:val="006D250D"/>
    <w:rsid w:val="006D5F23"/>
    <w:rsid w:val="00735986"/>
    <w:rsid w:val="007477B9"/>
    <w:rsid w:val="00766191"/>
    <w:rsid w:val="007674E2"/>
    <w:rsid w:val="00770C16"/>
    <w:rsid w:val="007877C9"/>
    <w:rsid w:val="00794BAE"/>
    <w:rsid w:val="007B6017"/>
    <w:rsid w:val="007C038E"/>
    <w:rsid w:val="007C1844"/>
    <w:rsid w:val="007C5E28"/>
    <w:rsid w:val="007D4889"/>
    <w:rsid w:val="007E0667"/>
    <w:rsid w:val="008522BA"/>
    <w:rsid w:val="00873FDF"/>
    <w:rsid w:val="008752B0"/>
    <w:rsid w:val="00895706"/>
    <w:rsid w:val="008B062F"/>
    <w:rsid w:val="008C3071"/>
    <w:rsid w:val="008C6E41"/>
    <w:rsid w:val="00923DD6"/>
    <w:rsid w:val="00924BBB"/>
    <w:rsid w:val="00940D39"/>
    <w:rsid w:val="00976DED"/>
    <w:rsid w:val="00983AFB"/>
    <w:rsid w:val="00985921"/>
    <w:rsid w:val="009D1EB7"/>
    <w:rsid w:val="009D1FE4"/>
    <w:rsid w:val="009E65C8"/>
    <w:rsid w:val="00A26389"/>
    <w:rsid w:val="00A320CB"/>
    <w:rsid w:val="00A54B88"/>
    <w:rsid w:val="00A8667A"/>
    <w:rsid w:val="00AA2E49"/>
    <w:rsid w:val="00AE7C8F"/>
    <w:rsid w:val="00B02EEB"/>
    <w:rsid w:val="00B072C8"/>
    <w:rsid w:val="00B161FE"/>
    <w:rsid w:val="00B25EA7"/>
    <w:rsid w:val="00B4478A"/>
    <w:rsid w:val="00B81F8E"/>
    <w:rsid w:val="00B82508"/>
    <w:rsid w:val="00B97599"/>
    <w:rsid w:val="00BB509B"/>
    <w:rsid w:val="00BC5EB9"/>
    <w:rsid w:val="00BE3F6F"/>
    <w:rsid w:val="00BF30A3"/>
    <w:rsid w:val="00C012F5"/>
    <w:rsid w:val="00C21718"/>
    <w:rsid w:val="00C3018C"/>
    <w:rsid w:val="00C5256E"/>
    <w:rsid w:val="00C54EC8"/>
    <w:rsid w:val="00C746F1"/>
    <w:rsid w:val="00C768CF"/>
    <w:rsid w:val="00CD68F4"/>
    <w:rsid w:val="00CD7B31"/>
    <w:rsid w:val="00CE2024"/>
    <w:rsid w:val="00CF0CD3"/>
    <w:rsid w:val="00CF60AD"/>
    <w:rsid w:val="00D4497A"/>
    <w:rsid w:val="00D47711"/>
    <w:rsid w:val="00D5535F"/>
    <w:rsid w:val="00D6697D"/>
    <w:rsid w:val="00DC33AD"/>
    <w:rsid w:val="00DD4524"/>
    <w:rsid w:val="00DF52FF"/>
    <w:rsid w:val="00E00B50"/>
    <w:rsid w:val="00E06EDD"/>
    <w:rsid w:val="00E209B4"/>
    <w:rsid w:val="00E23C51"/>
    <w:rsid w:val="00E300ED"/>
    <w:rsid w:val="00E308EB"/>
    <w:rsid w:val="00E66CA2"/>
    <w:rsid w:val="00ED7033"/>
    <w:rsid w:val="00F166EF"/>
    <w:rsid w:val="00F24C25"/>
    <w:rsid w:val="00F3230A"/>
    <w:rsid w:val="00F52FC6"/>
    <w:rsid w:val="00F8546C"/>
    <w:rsid w:val="00FB35CF"/>
    <w:rsid w:val="00FC012C"/>
    <w:rsid w:val="00FC597E"/>
    <w:rsid w:val="106F0D08"/>
    <w:rsid w:val="18B3A7E8"/>
    <w:rsid w:val="2A9016AC"/>
    <w:rsid w:val="5C577654"/>
    <w:rsid w:val="66695675"/>
    <w:rsid w:val="6BDAA8D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2CEAEB4"/>
  <w15:docId w15:val="{046EAF8C-3633-491B-8908-F55B73D6C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38E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HNPC\Maler\Norsk%20Helsenett\Generell%20wordmal2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E4F47-BD36-40AF-8163-F426ADD9C602}"/>
</file>

<file path=customXml/itemProps3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  <ds:schemaRef ds:uri="cb57051d-7212-4d77-bad2-4a9e19132490"/>
    <ds:schemaRef ds:uri="http://schemas.microsoft.com/office/infopath/2007/PartnerControls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</Template>
  <TotalTime>2</TotalTime>
  <Pages>1</Pages>
  <Words>282</Words>
  <Characters>1772</Characters>
  <Application>Microsoft Office Word</Application>
  <DocSecurity>4</DocSecurity>
  <Lines>35</Lines>
  <Paragraphs>16</Paragraphs>
  <ScaleCrop>false</ScaleCrop>
  <Company>Norsk Helsenett SF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Gunvor Klausen</dc:creator>
  <cp:lastModifiedBy>Pia Buchardt Silderen</cp:lastModifiedBy>
  <cp:revision>2</cp:revision>
  <cp:lastPrinted>2017-03-01T12:53:00Z</cp:lastPrinted>
  <dcterms:created xsi:type="dcterms:W3CDTF">2026-03-02T13:18:00Z</dcterms:created>
  <dcterms:modified xsi:type="dcterms:W3CDTF">2026-03-02T13:18:00Z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MediaServiceImageTags">
    <vt:lpwstr/>
  </property>
  <property fmtid="{D5CDD505-2E9C-101B-9397-08002B2CF9AE}" pid="9" name="ClassificationContentMarkingFooterShapeIds">
    <vt:lpwstr>5884532f,27ce7ffa,14f64f00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Intern</vt:lpwstr>
  </property>
</Properties>
</file>